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2F525"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0E576C">
        <w:rPr>
          <w:b/>
          <w:i/>
          <w:noProof/>
          <w:sz w:val="28"/>
        </w:rPr>
        <w:t>R4-2302189</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BBD79" w:rsidR="001E41F3" w:rsidRPr="00410371" w:rsidRDefault="000E576C" w:rsidP="00547111">
            <w:pPr>
              <w:pStyle w:val="CRCoverPage"/>
              <w:spacing w:after="0"/>
              <w:rPr>
                <w:noProof/>
                <w:lang w:eastAsia="zh-CN"/>
              </w:rPr>
            </w:pPr>
            <w:r>
              <w:rPr>
                <w:rFonts w:hint="eastAsia"/>
                <w:noProof/>
                <w:lang w:eastAsia="zh-CN"/>
              </w:rPr>
              <w:t>5</w:t>
            </w:r>
            <w:r>
              <w:rPr>
                <w:noProof/>
                <w:lang w:eastAsia="zh-CN"/>
              </w:rPr>
              <w:t>924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6B00F" w:rsidR="001E41F3" w:rsidRPr="00410371" w:rsidRDefault="001E0FEA" w:rsidP="00036B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036BB9">
              <w:rPr>
                <w:b/>
                <w:noProof/>
                <w:sz w:val="28"/>
              </w:rPr>
              <w:t>5</w:t>
            </w:r>
            <w:r w:rsidR="0006206B">
              <w:rPr>
                <w:b/>
                <w:noProof/>
                <w:sz w:val="28"/>
              </w:rPr>
              <w:t>.</w:t>
            </w:r>
            <w:r w:rsidR="00036BB9">
              <w:rPr>
                <w:b/>
                <w:noProof/>
                <w:sz w:val="28"/>
              </w:rPr>
              <w:t>20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E2C7" w:rsidR="001E41F3" w:rsidRDefault="00E90076" w:rsidP="00036BB9">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C1F" w:rsidR="001E41F3" w:rsidRDefault="00036BB9">
            <w:pPr>
              <w:pStyle w:val="CRCoverPage"/>
              <w:spacing w:after="0"/>
              <w:ind w:left="100"/>
              <w:rPr>
                <w:noProof/>
                <w:lang w:eastAsia="zh-CN"/>
              </w:rPr>
            </w:pPr>
            <w:r>
              <w:rPr>
                <w:rFonts w:hint="eastAsia"/>
                <w:noProof/>
                <w:lang w:eastAsia="zh-CN"/>
              </w:rPr>
              <w:t>L</w:t>
            </w:r>
            <w:r>
              <w:rPr>
                <w:noProof/>
                <w:lang w:eastAsia="zh-CN"/>
              </w:rPr>
              <w:t>TE_CA_R15_&gt;5DL1UL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D5D9E" w:rsidR="001E41F3" w:rsidRDefault="0006206B" w:rsidP="00AD44E3">
            <w:pPr>
              <w:pStyle w:val="CRCoverPage"/>
              <w:spacing w:after="0"/>
              <w:ind w:left="100"/>
              <w:rPr>
                <w:noProof/>
              </w:rPr>
            </w:pPr>
            <w:r>
              <w:rPr>
                <w:noProof/>
              </w:rPr>
              <w:t>Rel-1</w:t>
            </w:r>
            <w:r w:rsidR="00036BB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Minimum Requirement FDD PCell</w:t>
      </w:r>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lastRenderedPageBreak/>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lastRenderedPageBreak/>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3"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Minimum Requirement TDD PCell</w:t>
      </w:r>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7"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8"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6A7BA" w14:textId="77777777" w:rsidR="00562FE5" w:rsidRDefault="00562FE5">
      <w:r>
        <w:separator/>
      </w:r>
    </w:p>
  </w:endnote>
  <w:endnote w:type="continuationSeparator" w:id="0">
    <w:p w14:paraId="4DD3A392" w14:textId="77777777" w:rsidR="00562FE5" w:rsidRDefault="0056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CC34A" w14:textId="77777777" w:rsidR="00562FE5" w:rsidRDefault="00562FE5">
      <w:r>
        <w:separator/>
      </w:r>
    </w:p>
  </w:footnote>
  <w:footnote w:type="continuationSeparator" w:id="0">
    <w:p w14:paraId="483B1615" w14:textId="77777777" w:rsidR="00562FE5" w:rsidRDefault="00562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E576C"/>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F5A0F"/>
    <w:rsid w:val="00504B41"/>
    <w:rsid w:val="005141D9"/>
    <w:rsid w:val="0051580D"/>
    <w:rsid w:val="005226F0"/>
    <w:rsid w:val="005249A5"/>
    <w:rsid w:val="005277EF"/>
    <w:rsid w:val="00547111"/>
    <w:rsid w:val="00562FE5"/>
    <w:rsid w:val="00592D74"/>
    <w:rsid w:val="005E2C44"/>
    <w:rsid w:val="00621188"/>
    <w:rsid w:val="006257ED"/>
    <w:rsid w:val="00653DE4"/>
    <w:rsid w:val="00665C47"/>
    <w:rsid w:val="00695808"/>
    <w:rsid w:val="006B46FB"/>
    <w:rsid w:val="006E21FB"/>
    <w:rsid w:val="00702CB5"/>
    <w:rsid w:val="00707419"/>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C34E1D"/>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7D7C"/>
    <w:rsid w:val="00F25D98"/>
    <w:rsid w:val="00F300FB"/>
    <w:rsid w:val="00F415F3"/>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42C0E-6BEA-4749-8DDA-3F3A7971D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2023-01-31T09:29:00Z</dcterms:created>
  <dcterms:modified xsi:type="dcterms:W3CDTF">2023-02-17T15:02:00Z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(3)4WR7q6WkWOYSZOZmmQFM3dDlxMtifuVr3I7atZ02HkfyKLLQUlhwJt4jQkaRaj1bVJN8p2dZ
v+4pd2PBLdtJ8KlZeEKVQfO7LERpAe+DuQd50EHowbNgCiCv7I5PXzdVwFjZDGgK4QBEFy8j
9sEWgBjovjGxrknIW4XOMkC5HtOH0Kgguk6VOJMkUvJg73E72reWqLohEmh5hpPuS80cWjsz
1YJtp9OAKmkXEvSJU9</vt:lpwstr>
  </property>
  <property fmtid="{D5CDD505-2E9C-101B-9397-08002B2CF9AE}" pid="22" name="_2015_ms_pID_7253431">
    <vt:lpwstr>qtHSHA0OP8TW6TOZFeu3W55K8BcWbqD55kJNBuuCM1D41sCQ7miv0x
W6f3OAWNQnkJUYBmol72l4vHIJrxjn9YGanaHW9UjirG9ij42eFF7hPxZRn3R83j3cZ8Vg3R
lzVBh8+OoSqL1B0TIUu2HtaVtEcgCv2SeVF0zNIFkI6We6nQTvRYjk10EJFkFrlTwb0Jos0g
Lsn0vez51ZD7W4P1HrBqwfdhu5M2ZsIiAhjx</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